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Maidstone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Maidstone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Maidstone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Maidstone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Maidstone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Maidstone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41.2% </w:t>
      </w:r>
      <w:r w:rsidRPr="004747BF">
        <w:rPr>
          <w:rFonts w:ascii="Libre Franklin Light" w:eastAsia="Times New Roman" w:hAnsi="Libre Franklin Light" w:cs="Calibri Light"/>
        </w:rPr>
        <w:t xml:space="preserve">of those respondents classified as PGSI 8+ in Maidstone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Maidstone is estimated to be </w:t>
      </w:r>
      <w:r w:rsidRPr="00773DF7">
        <w:rPr>
          <w:rFonts w:ascii="Libre Franklin Light" w:eastAsia="Times New Roman" w:hAnsi="Libre Franklin Light" w:cs="Calibri Light"/>
          <w:b/>
          <w:bCs/>
          <w:color w:val="C45911" w:themeColor="accent2" w:themeShade="BF"/>
        </w:rPr>
        <w:t xml:space="preserve">£2,229,944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Maidstone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Maidstone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Maidstone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Maidstone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idsto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Maidstone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idsto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Maidstone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Maidstone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idsto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Maidstone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Maidstone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Maidstone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Maidstone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Maidstone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Maidstone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£2,229,944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Maidstone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£36,322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£751,162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£53,811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£15,134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£27,746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£1,345,769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£2,229,944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Maidstone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Maidstone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Maidstone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Maidstone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Maidstone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Maidstone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Maidstone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Maidstone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Maidstone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Maidstone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Maidstone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Maidstone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E712A8E-E005-42BA-B8BF-4BC0EB0A366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